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3425"/>
        <w:gridCol w:w="2150"/>
        <w:gridCol w:w="57"/>
      </w:tblGrid>
      <w:tr w:rsidR="003434E8" w:rsidRPr="00EC09F5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34E8" w:rsidRPr="00EC09F5" w:rsidRDefault="003434E8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C09F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alt="Image00001.jpg" style="width:782.25pt;height:45pt;visibility:visible">
                  <v:imagedata r:id="rId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  <w:shd w:val="clear" w:color="auto" w:fill="C0C0C0"/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2" o:spid="_x0000_i1026" type="#_x0000_t75" alt="Image00002.jpg" style="width:782.25pt;height:45pt;visibility:visible">
                  <v:imagedata r:id="rId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3" o:spid="_x0000_i1027" type="#_x0000_t75" alt="Image00003.jpg" style="width:782.25pt;height:45pt;visibility:visible">
                  <v:imagedata r:id="rId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4" o:spid="_x0000_i1028" type="#_x0000_t75" alt="Image00004.jpg" style="width:782.25pt;height:45pt;visibility:visible">
                  <v:imagedata r:id="rId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5" o:spid="_x0000_i1029" type="#_x0000_t75" alt="Image00005.jpg" style="width:782.25pt;height:45pt;visibility:visible">
                  <v:imagedata r:id="rId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6" o:spid="_x0000_i1030" type="#_x0000_t75" alt="Image00006.jpg" style="width:782.25pt;height:45pt;visibility:visible">
                  <v:imagedata r:id="rId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7" o:spid="_x0000_i1031" type="#_x0000_t75" alt="Image00007.jpg" style="width:782.25pt;height:45pt;visibility:visible">
                  <v:imagedata r:id="rId1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8" o:spid="_x0000_i1032" type="#_x0000_t75" alt="Image00008.jpg" style="width:782.25pt;height:45pt;visibility:visible">
                  <v:imagedata r:id="rId1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9" o:spid="_x0000_i1033" type="#_x0000_t75" alt="Image00009.jpg" style="width:782.25pt;height:45pt;visibility:visible">
                  <v:imagedata r:id="rId1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10" o:spid="_x0000_i1034" type="#_x0000_t75" alt="Image00010.jpg" style="width:782.25pt;height:45pt;visibility:visible">
                  <v:imagedata r:id="rId1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3434E8" w:rsidRPr="00EC09F5" w:rsidRDefault="003434E8"/>
        </w:tc>
        <w:tc>
          <w:tcPr>
            <w:tcW w:w="2150" w:type="dxa"/>
            <w:tcBorders>
              <w:top w:val="single" w:sz="4" w:space="0" w:color="000000"/>
            </w:tcBorders>
          </w:tcPr>
          <w:p w:rsidR="003434E8" w:rsidRPr="00EC09F5" w:rsidRDefault="003434E8"/>
        </w:tc>
        <w:tc>
          <w:tcPr>
            <w:tcW w:w="57" w:type="dxa"/>
          </w:tcPr>
          <w:p w:rsidR="003434E8" w:rsidRPr="00EC09F5" w:rsidRDefault="003434E8"/>
        </w:tc>
      </w:tr>
      <w:tr w:rsidR="003434E8" w:rsidRPr="00EC09F5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3434E8" w:rsidRPr="00EC09F5" w:rsidRDefault="003434E8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3434E8" w:rsidRPr="00EC09F5" w:rsidRDefault="003434E8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EC09F5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</w:t>
            </w:r>
          </w:p>
        </w:tc>
        <w:tc>
          <w:tcPr>
            <w:tcW w:w="57" w:type="dxa"/>
          </w:tcPr>
          <w:p w:rsidR="003434E8" w:rsidRPr="00EC09F5" w:rsidRDefault="003434E8"/>
        </w:tc>
      </w:tr>
      <w:tr w:rsidR="003434E8" w:rsidRPr="00EC09F5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34E8" w:rsidRPr="00EC09F5" w:rsidRDefault="003434E8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C09F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11" o:spid="_x0000_i1035" type="#_x0000_t75" alt="Image00011.jpg" style="width:782.25pt;height:45pt;visibility:visible">
                  <v:imagedata r:id="rId1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12" o:spid="_x0000_i1036" type="#_x0000_t75" alt="Image00012.jpg" style="width:782.25pt;height:45pt;visibility:visible">
                  <v:imagedata r:id="rId1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13" o:spid="_x0000_i1037" type="#_x0000_t75" alt="Image00013.jpg" style="width:782.25pt;height:45pt;visibility:visible">
                  <v:imagedata r:id="rId1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14" o:spid="_x0000_i1038" type="#_x0000_t75" alt="Image00014.jpg" style="width:782.25pt;height:45pt;visibility:visible">
                  <v:imagedata r:id="rId1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15" o:spid="_x0000_i1039" type="#_x0000_t75" alt="Image00015.jpg" style="width:782.25pt;height:45pt;visibility:visible">
                  <v:imagedata r:id="rId1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16" o:spid="_x0000_i1040" type="#_x0000_t75" alt="Image00016.jpg" style="width:782.25pt;height:45pt;visibility:visible">
                  <v:imagedata r:id="rId1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17" o:spid="_x0000_i1041" type="#_x0000_t75" alt="Image00017.jpg" style="width:782.25pt;height:45pt;visibility:visible">
                  <v:imagedata r:id="rId2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18" o:spid="_x0000_i1042" type="#_x0000_t75" alt="Image00018.jpg" style="width:782.25pt;height:45pt;visibility:visible">
                  <v:imagedata r:id="rId2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19" o:spid="_x0000_i1043" type="#_x0000_t75" alt="Image00019.jpg" style="width:782.25pt;height:45pt;visibility:visible">
                  <v:imagedata r:id="rId2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20" o:spid="_x0000_i1044" type="#_x0000_t75" alt="Image00020.jpg" style="width:782.25pt;height:45pt;visibility:visible">
                  <v:imagedata r:id="rId2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3434E8" w:rsidRPr="00EC09F5" w:rsidRDefault="003434E8"/>
        </w:tc>
        <w:tc>
          <w:tcPr>
            <w:tcW w:w="2150" w:type="dxa"/>
            <w:tcBorders>
              <w:top w:val="single" w:sz="4" w:space="0" w:color="000000"/>
            </w:tcBorders>
          </w:tcPr>
          <w:p w:rsidR="003434E8" w:rsidRPr="00EC09F5" w:rsidRDefault="003434E8"/>
        </w:tc>
        <w:tc>
          <w:tcPr>
            <w:tcW w:w="57" w:type="dxa"/>
          </w:tcPr>
          <w:p w:rsidR="003434E8" w:rsidRPr="00EC09F5" w:rsidRDefault="003434E8"/>
        </w:tc>
      </w:tr>
      <w:tr w:rsidR="003434E8" w:rsidRPr="00EC09F5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3434E8" w:rsidRPr="00EC09F5" w:rsidRDefault="003434E8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3434E8" w:rsidRPr="00EC09F5" w:rsidRDefault="003434E8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EC09F5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2</w:t>
            </w:r>
          </w:p>
        </w:tc>
        <w:tc>
          <w:tcPr>
            <w:tcW w:w="57" w:type="dxa"/>
          </w:tcPr>
          <w:p w:rsidR="003434E8" w:rsidRPr="00EC09F5" w:rsidRDefault="003434E8"/>
        </w:tc>
      </w:tr>
      <w:tr w:rsidR="003434E8" w:rsidRPr="00EC09F5">
        <w:trPr>
          <w:trHeight w:hRule="exact" w:val="558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34E8" w:rsidRPr="00EC09F5" w:rsidRDefault="003434E8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C09F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21" o:spid="_x0000_i1045" type="#_x0000_t75" alt="Image00021.jpg" style="width:782.25pt;height:45pt;visibility:visible">
                  <v:imagedata r:id="rId2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22" o:spid="_x0000_i1046" type="#_x0000_t75" alt="Image00022.jpg" style="width:782.25pt;height:45pt;visibility:visible">
                  <v:imagedata r:id="rId2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23" o:spid="_x0000_i1047" type="#_x0000_t75" alt="Image00023.jpg" style="width:782.25pt;height:45pt;visibility:visible">
                  <v:imagedata r:id="rId2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24" o:spid="_x0000_i1048" type="#_x0000_t75" alt="Image00024.jpg" style="width:782.25pt;height:45pt;visibility:visible">
                  <v:imagedata r:id="rId2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25" o:spid="_x0000_i1049" type="#_x0000_t75" alt="Image00025.jpg" style="width:782.25pt;height:45pt;visibility:visible">
                  <v:imagedata r:id="rId2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26" o:spid="_x0000_i1050" type="#_x0000_t75" alt="Image00026.jpg" style="width:782.25pt;height:45pt;visibility:visible">
                  <v:imagedata r:id="rId2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27" o:spid="_x0000_i1051" type="#_x0000_t75" alt="Image00027.jpg" style="width:782.25pt;height:45pt;visibility:visible">
                  <v:imagedata r:id="rId3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28" o:spid="_x0000_i1052" type="#_x0000_t75" alt="Image00028.jpg" style="width:782.25pt;height:45pt;visibility:visible">
                  <v:imagedata r:id="rId3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29" o:spid="_x0000_i1053" type="#_x0000_t75" alt="Image00029.jpg" style="width:782.25pt;height:45pt;visibility:visible">
                  <v:imagedata r:id="rId3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30" o:spid="_x0000_i1054" type="#_x0000_t75" alt="Image00030.jpg" style="width:782.25pt;height:45pt;visibility:visible">
                  <v:imagedata r:id="rId3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3434E8" w:rsidRPr="00EC09F5" w:rsidRDefault="003434E8"/>
        </w:tc>
        <w:tc>
          <w:tcPr>
            <w:tcW w:w="2150" w:type="dxa"/>
            <w:tcBorders>
              <w:top w:val="single" w:sz="4" w:space="0" w:color="000000"/>
            </w:tcBorders>
          </w:tcPr>
          <w:p w:rsidR="003434E8" w:rsidRPr="00EC09F5" w:rsidRDefault="003434E8"/>
        </w:tc>
        <w:tc>
          <w:tcPr>
            <w:tcW w:w="57" w:type="dxa"/>
          </w:tcPr>
          <w:p w:rsidR="003434E8" w:rsidRPr="00EC09F5" w:rsidRDefault="003434E8"/>
        </w:tc>
      </w:tr>
      <w:tr w:rsidR="003434E8" w:rsidRPr="00EC09F5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3434E8" w:rsidRPr="00EC09F5" w:rsidRDefault="003434E8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3434E8" w:rsidRPr="00EC09F5" w:rsidRDefault="003434E8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EC09F5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3</w:t>
            </w:r>
          </w:p>
        </w:tc>
        <w:tc>
          <w:tcPr>
            <w:tcW w:w="57" w:type="dxa"/>
          </w:tcPr>
          <w:p w:rsidR="003434E8" w:rsidRPr="00EC09F5" w:rsidRDefault="003434E8"/>
        </w:tc>
      </w:tr>
      <w:tr w:rsidR="003434E8" w:rsidRPr="00EC09F5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34E8" w:rsidRPr="00EC09F5" w:rsidRDefault="003434E8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C09F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31" o:spid="_x0000_i1055" type="#_x0000_t75" alt="Image00031.jpg" style="width:782.25pt;height:45pt;visibility:visible">
                  <v:imagedata r:id="rId3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32" o:spid="_x0000_i1056" type="#_x0000_t75" alt="Image00032.jpg" style="width:782.25pt;height:45pt;visibility:visible">
                  <v:imagedata r:id="rId3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33" o:spid="_x0000_i1057" type="#_x0000_t75" alt="Image00033.jpg" style="width:782.25pt;height:45pt;visibility:visible">
                  <v:imagedata r:id="rId3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34" o:spid="_x0000_i1058" type="#_x0000_t75" alt="Image00034.jpg" style="width:782.25pt;height:45pt;visibility:visible">
                  <v:imagedata r:id="rId3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35" o:spid="_x0000_i1059" type="#_x0000_t75" alt="Image00035.jpg" style="width:782.25pt;height:45pt;visibility:visible">
                  <v:imagedata r:id="rId3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36" o:spid="_x0000_i1060" type="#_x0000_t75" alt="Image00036.jpg" style="width:782.25pt;height:45pt;visibility:visible">
                  <v:imagedata r:id="rId3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37" o:spid="_x0000_i1061" type="#_x0000_t75" alt="Image00037.jpg" style="width:782.25pt;height:45pt;visibility:visible">
                  <v:imagedata r:id="rId4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38" o:spid="_x0000_i1062" type="#_x0000_t75" alt="Image00038.jpg" style="width:782.25pt;height:45pt;visibility:visible">
                  <v:imagedata r:id="rId4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39" o:spid="_x0000_i1063" type="#_x0000_t75" alt="Image00039.jpg" style="width:782.25pt;height:45pt;visibility:visible">
                  <v:imagedata r:id="rId4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40" o:spid="_x0000_i1064" type="#_x0000_t75" alt="Image00040.jpg" style="width:782.25pt;height:45pt;visibility:visible">
                  <v:imagedata r:id="rId4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3434E8" w:rsidRPr="00EC09F5" w:rsidRDefault="003434E8"/>
        </w:tc>
        <w:tc>
          <w:tcPr>
            <w:tcW w:w="2150" w:type="dxa"/>
            <w:tcBorders>
              <w:top w:val="single" w:sz="4" w:space="0" w:color="000000"/>
            </w:tcBorders>
          </w:tcPr>
          <w:p w:rsidR="003434E8" w:rsidRPr="00EC09F5" w:rsidRDefault="003434E8"/>
        </w:tc>
        <w:tc>
          <w:tcPr>
            <w:tcW w:w="57" w:type="dxa"/>
          </w:tcPr>
          <w:p w:rsidR="003434E8" w:rsidRPr="00EC09F5" w:rsidRDefault="003434E8"/>
        </w:tc>
      </w:tr>
      <w:tr w:rsidR="003434E8" w:rsidRPr="00EC09F5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3434E8" w:rsidRPr="00EC09F5" w:rsidRDefault="003434E8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3434E8" w:rsidRPr="00EC09F5" w:rsidRDefault="003434E8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EC09F5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4</w:t>
            </w:r>
          </w:p>
        </w:tc>
        <w:tc>
          <w:tcPr>
            <w:tcW w:w="57" w:type="dxa"/>
          </w:tcPr>
          <w:p w:rsidR="003434E8" w:rsidRPr="00EC09F5" w:rsidRDefault="003434E8"/>
        </w:tc>
      </w:tr>
      <w:tr w:rsidR="003434E8" w:rsidRPr="00EC09F5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34E8" w:rsidRPr="00EC09F5" w:rsidRDefault="003434E8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C09F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41" o:spid="_x0000_i1065" type="#_x0000_t75" alt="Image00041.jpg" style="width:782.25pt;height:45pt;visibility:visible">
                  <v:imagedata r:id="rId4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42" o:spid="_x0000_i1066" type="#_x0000_t75" alt="Image00042.jpg" style="width:782.25pt;height:45pt;visibility:visible">
                  <v:imagedata r:id="rId4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43" o:spid="_x0000_i1067" type="#_x0000_t75" alt="Image00043.jpg" style="width:782.25pt;height:45pt;visibility:visible">
                  <v:imagedata r:id="rId4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44" o:spid="_x0000_i1068" type="#_x0000_t75" alt="Image00044.jpg" style="width:782.25pt;height:45pt;visibility:visible">
                  <v:imagedata r:id="rId4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45" o:spid="_x0000_i1069" type="#_x0000_t75" alt="Image00045.jpg" style="width:782.25pt;height:45pt;visibility:visible">
                  <v:imagedata r:id="rId4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46" o:spid="_x0000_i1070" type="#_x0000_t75" alt="Image00046.jpg" style="width:782.25pt;height:45pt;visibility:visible">
                  <v:imagedata r:id="rId4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47" o:spid="_x0000_i1071" type="#_x0000_t75" alt="Image00047.jpg" style="width:782.25pt;height:45pt;visibility:visible">
                  <v:imagedata r:id="rId5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48" o:spid="_x0000_i1072" type="#_x0000_t75" alt="Image00048.jpg" style="width:782.25pt;height:45pt;visibility:visible">
                  <v:imagedata r:id="rId5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49" o:spid="_x0000_i1073" type="#_x0000_t75" alt="Image00049.jpg" style="width:782.25pt;height:45pt;visibility:visible">
                  <v:imagedata r:id="rId5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50" o:spid="_x0000_i1074" type="#_x0000_t75" alt="Image00050.jpg" style="width:782.25pt;height:45pt;visibility:visible">
                  <v:imagedata r:id="rId5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3434E8" w:rsidRPr="00EC09F5" w:rsidRDefault="003434E8"/>
        </w:tc>
        <w:tc>
          <w:tcPr>
            <w:tcW w:w="2150" w:type="dxa"/>
            <w:tcBorders>
              <w:top w:val="single" w:sz="4" w:space="0" w:color="000000"/>
            </w:tcBorders>
          </w:tcPr>
          <w:p w:rsidR="003434E8" w:rsidRPr="00EC09F5" w:rsidRDefault="003434E8"/>
        </w:tc>
        <w:tc>
          <w:tcPr>
            <w:tcW w:w="57" w:type="dxa"/>
          </w:tcPr>
          <w:p w:rsidR="003434E8" w:rsidRPr="00EC09F5" w:rsidRDefault="003434E8"/>
        </w:tc>
      </w:tr>
      <w:tr w:rsidR="003434E8" w:rsidRPr="00EC09F5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3434E8" w:rsidRPr="00EC09F5" w:rsidRDefault="003434E8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3434E8" w:rsidRPr="00EC09F5" w:rsidRDefault="003434E8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EC09F5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5</w:t>
            </w:r>
          </w:p>
        </w:tc>
        <w:tc>
          <w:tcPr>
            <w:tcW w:w="57" w:type="dxa"/>
          </w:tcPr>
          <w:p w:rsidR="003434E8" w:rsidRPr="00EC09F5" w:rsidRDefault="003434E8"/>
        </w:tc>
      </w:tr>
      <w:tr w:rsidR="003434E8" w:rsidRPr="00EC09F5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34E8" w:rsidRPr="00EC09F5" w:rsidRDefault="003434E8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C09F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51" o:spid="_x0000_i1075" type="#_x0000_t75" alt="Image00051.jpg" style="width:782.25pt;height:45pt;visibility:visible">
                  <v:imagedata r:id="rId5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52" o:spid="_x0000_i1076" type="#_x0000_t75" alt="Image00052.jpg" style="width:782.25pt;height:45pt;visibility:visible">
                  <v:imagedata r:id="rId5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53" o:spid="_x0000_i1077" type="#_x0000_t75" alt="Image00053.jpg" style="width:782.25pt;height:45pt;visibility:visible">
                  <v:imagedata r:id="rId5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54" o:spid="_x0000_i1078" type="#_x0000_t75" alt="Image00054.jpg" style="width:782.25pt;height:45pt;visibility:visible">
                  <v:imagedata r:id="rId5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55" o:spid="_x0000_i1079" type="#_x0000_t75" alt="Image00055.jpg" style="width:782.25pt;height:45pt;visibility:visible">
                  <v:imagedata r:id="rId5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56" o:spid="_x0000_i1080" type="#_x0000_t75" alt="Image00056.jpg" style="width:782.25pt;height:45pt;visibility:visible">
                  <v:imagedata r:id="rId5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57" o:spid="_x0000_i1081" type="#_x0000_t75" alt="Image00057.jpg" style="width:782.25pt;height:45pt;visibility:visible">
                  <v:imagedata r:id="rId6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58" o:spid="_x0000_i1082" type="#_x0000_t75" alt="Image00058.jpg" style="width:782.25pt;height:45pt;visibility:visible">
                  <v:imagedata r:id="rId6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59" o:spid="_x0000_i1083" type="#_x0000_t75" alt="Image00059.jpg" style="width:782.25pt;height:45pt;visibility:visible">
                  <v:imagedata r:id="rId6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60" o:spid="_x0000_i1084" type="#_x0000_t75" alt="Image00060.jpg" style="width:782.25pt;height:45pt;visibility:visible">
                  <v:imagedata r:id="rId6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3434E8" w:rsidRPr="00EC09F5" w:rsidRDefault="003434E8"/>
        </w:tc>
        <w:tc>
          <w:tcPr>
            <w:tcW w:w="2150" w:type="dxa"/>
            <w:tcBorders>
              <w:top w:val="single" w:sz="4" w:space="0" w:color="000000"/>
            </w:tcBorders>
          </w:tcPr>
          <w:p w:rsidR="003434E8" w:rsidRPr="00EC09F5" w:rsidRDefault="003434E8"/>
        </w:tc>
        <w:tc>
          <w:tcPr>
            <w:tcW w:w="57" w:type="dxa"/>
          </w:tcPr>
          <w:p w:rsidR="003434E8" w:rsidRPr="00EC09F5" w:rsidRDefault="003434E8"/>
        </w:tc>
      </w:tr>
      <w:tr w:rsidR="003434E8" w:rsidRPr="00EC09F5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3434E8" w:rsidRPr="00EC09F5" w:rsidRDefault="003434E8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3434E8" w:rsidRPr="00EC09F5" w:rsidRDefault="003434E8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EC09F5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6</w:t>
            </w:r>
          </w:p>
        </w:tc>
        <w:tc>
          <w:tcPr>
            <w:tcW w:w="57" w:type="dxa"/>
          </w:tcPr>
          <w:p w:rsidR="003434E8" w:rsidRPr="00EC09F5" w:rsidRDefault="003434E8"/>
        </w:tc>
      </w:tr>
      <w:tr w:rsidR="003434E8" w:rsidRPr="00EC09F5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34E8" w:rsidRPr="00EC09F5" w:rsidRDefault="003434E8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C09F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61" o:spid="_x0000_i1085" type="#_x0000_t75" alt="Image00061.jpg" style="width:782.25pt;height:45pt;visibility:visible">
                  <v:imagedata r:id="rId6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62" o:spid="_x0000_i1086" type="#_x0000_t75" alt="Image00062.jpg" style="width:782.25pt;height:45pt;visibility:visible">
                  <v:imagedata r:id="rId6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63" o:spid="_x0000_i1087" type="#_x0000_t75" alt="Image00063.jpg" style="width:782.25pt;height:45pt;visibility:visible">
                  <v:imagedata r:id="rId6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64" o:spid="_x0000_i1088" type="#_x0000_t75" alt="Image00064.jpg" style="width:782.25pt;height:45pt;visibility:visible">
                  <v:imagedata r:id="rId6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65" o:spid="_x0000_i1089" type="#_x0000_t75" alt="Image00065.jpg" style="width:782.25pt;height:45pt;visibility:visible">
                  <v:imagedata r:id="rId6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66" o:spid="_x0000_i1090" type="#_x0000_t75" alt="Image00066.jpg" style="width:782.25pt;height:45pt;visibility:visible">
                  <v:imagedata r:id="rId6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67" o:spid="_x0000_i1091" type="#_x0000_t75" alt="Image00067.jpg" style="width:782.25pt;height:45pt;visibility:visible">
                  <v:imagedata r:id="rId7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68" o:spid="_x0000_i1092" type="#_x0000_t75" alt="Image00068.jpg" style="width:782.25pt;height:45pt;visibility:visible">
                  <v:imagedata r:id="rId7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69" o:spid="_x0000_i1093" type="#_x0000_t75" alt="Image00069.jpg" style="width:782.25pt;height:45pt;visibility:visible">
                  <v:imagedata r:id="rId7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70" o:spid="_x0000_i1094" type="#_x0000_t75" alt="Image00070.jpg" style="width:782.25pt;height:45pt;visibility:visible">
                  <v:imagedata r:id="rId7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3434E8" w:rsidRPr="00EC09F5" w:rsidRDefault="003434E8"/>
        </w:tc>
        <w:tc>
          <w:tcPr>
            <w:tcW w:w="2150" w:type="dxa"/>
            <w:tcBorders>
              <w:top w:val="single" w:sz="4" w:space="0" w:color="000000"/>
            </w:tcBorders>
          </w:tcPr>
          <w:p w:rsidR="003434E8" w:rsidRPr="00EC09F5" w:rsidRDefault="003434E8"/>
        </w:tc>
        <w:tc>
          <w:tcPr>
            <w:tcW w:w="57" w:type="dxa"/>
          </w:tcPr>
          <w:p w:rsidR="003434E8" w:rsidRPr="00EC09F5" w:rsidRDefault="003434E8"/>
        </w:tc>
      </w:tr>
      <w:tr w:rsidR="003434E8" w:rsidRPr="00EC09F5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3434E8" w:rsidRPr="00EC09F5" w:rsidRDefault="003434E8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3434E8" w:rsidRPr="00EC09F5" w:rsidRDefault="003434E8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EC09F5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7</w:t>
            </w:r>
          </w:p>
        </w:tc>
        <w:tc>
          <w:tcPr>
            <w:tcW w:w="57" w:type="dxa"/>
          </w:tcPr>
          <w:p w:rsidR="003434E8" w:rsidRPr="00EC09F5" w:rsidRDefault="003434E8"/>
        </w:tc>
      </w:tr>
      <w:tr w:rsidR="003434E8" w:rsidRPr="00EC09F5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34E8" w:rsidRPr="00EC09F5" w:rsidRDefault="003434E8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C09F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71" o:spid="_x0000_i1095" type="#_x0000_t75" alt="Image00071.jpg" style="width:782.25pt;height:45pt;visibility:visible">
                  <v:imagedata r:id="rId7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72" o:spid="_x0000_i1096" type="#_x0000_t75" alt="Image00072.jpg" style="width:782.25pt;height:45pt;visibility:visible">
                  <v:imagedata r:id="rId7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73" o:spid="_x0000_i1097" type="#_x0000_t75" alt="Image00073.jpg" style="width:782.25pt;height:45pt;visibility:visible">
                  <v:imagedata r:id="rId7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74" o:spid="_x0000_i1098" type="#_x0000_t75" alt="Image00074.jpg" style="width:782.25pt;height:45pt;visibility:visible">
                  <v:imagedata r:id="rId7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75" o:spid="_x0000_i1099" type="#_x0000_t75" alt="Image00075.jpg" style="width:782.25pt;height:45pt;visibility:visible">
                  <v:imagedata r:id="rId7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76" o:spid="_x0000_i1100" type="#_x0000_t75" alt="Image00076.jpg" style="width:782.25pt;height:45pt;visibility:visible">
                  <v:imagedata r:id="rId7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77" o:spid="_x0000_i1101" type="#_x0000_t75" alt="Image00077.jpg" style="width:782.25pt;height:45pt;visibility:visible">
                  <v:imagedata r:id="rId8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78" o:spid="_x0000_i1102" type="#_x0000_t75" alt="Image00078.jpg" style="width:782.25pt;height:45pt;visibility:visible">
                  <v:imagedata r:id="rId8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79" o:spid="_x0000_i1103" type="#_x0000_t75" alt="Image00079.jpg" style="width:782.25pt;height:45pt;visibility:visible">
                  <v:imagedata r:id="rId8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80" o:spid="_x0000_i1104" type="#_x0000_t75" alt="Image00080.jpg" style="width:782.25pt;height:45pt;visibility:visible">
                  <v:imagedata r:id="rId8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3434E8" w:rsidRPr="00EC09F5" w:rsidRDefault="003434E8"/>
        </w:tc>
        <w:tc>
          <w:tcPr>
            <w:tcW w:w="2150" w:type="dxa"/>
            <w:tcBorders>
              <w:top w:val="single" w:sz="4" w:space="0" w:color="000000"/>
            </w:tcBorders>
          </w:tcPr>
          <w:p w:rsidR="003434E8" w:rsidRPr="00EC09F5" w:rsidRDefault="003434E8"/>
        </w:tc>
        <w:tc>
          <w:tcPr>
            <w:tcW w:w="57" w:type="dxa"/>
          </w:tcPr>
          <w:p w:rsidR="003434E8" w:rsidRPr="00EC09F5" w:rsidRDefault="003434E8"/>
        </w:tc>
      </w:tr>
      <w:tr w:rsidR="003434E8" w:rsidRPr="00EC09F5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3434E8" w:rsidRPr="00EC09F5" w:rsidRDefault="003434E8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3434E8" w:rsidRPr="00EC09F5" w:rsidRDefault="003434E8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EC09F5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8</w:t>
            </w:r>
          </w:p>
        </w:tc>
        <w:tc>
          <w:tcPr>
            <w:tcW w:w="57" w:type="dxa"/>
          </w:tcPr>
          <w:p w:rsidR="003434E8" w:rsidRPr="00EC09F5" w:rsidRDefault="003434E8"/>
        </w:tc>
      </w:tr>
      <w:tr w:rsidR="003434E8" w:rsidRPr="00EC09F5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34E8" w:rsidRPr="00EC09F5" w:rsidRDefault="003434E8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C09F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81" o:spid="_x0000_i1105" type="#_x0000_t75" alt="Image00081.jpg" style="width:782.25pt;height:45pt;visibility:visible">
                  <v:imagedata r:id="rId8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82" o:spid="_x0000_i1106" type="#_x0000_t75" alt="Image00082.jpg" style="width:782.25pt;height:45pt;visibility:visible">
                  <v:imagedata r:id="rId8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83" o:spid="_x0000_i1107" type="#_x0000_t75" alt="Image00083.jpg" style="width:782.25pt;height:45pt;visibility:visible">
                  <v:imagedata r:id="rId8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84" o:spid="_x0000_i1108" type="#_x0000_t75" alt="Image00084.jpg" style="width:782.25pt;height:45pt;visibility:visible">
                  <v:imagedata r:id="rId8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85" o:spid="_x0000_i1109" type="#_x0000_t75" alt="Image00085.jpg" style="width:782.25pt;height:45pt;visibility:visible">
                  <v:imagedata r:id="rId8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86" o:spid="_x0000_i1110" type="#_x0000_t75" alt="Image00086.jpg" style="width:782.25pt;height:45pt;visibility:visible">
                  <v:imagedata r:id="rId8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87" o:spid="_x0000_i1111" type="#_x0000_t75" alt="Image00087.jpg" style="width:782.25pt;height:45pt;visibility:visible">
                  <v:imagedata r:id="rId9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88" o:spid="_x0000_i1112" type="#_x0000_t75" alt="Image00088.jpg" style="width:782.25pt;height:45pt;visibility:visible">
                  <v:imagedata r:id="rId9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89" o:spid="_x0000_i1113" type="#_x0000_t75" alt="Image00089.jpg" style="width:782.25pt;height:45pt;visibility:visible">
                  <v:imagedata r:id="rId9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90" o:spid="_x0000_i1114" type="#_x0000_t75" alt="Image00090.jpg" style="width:782.25pt;height:45pt;visibility:visible">
                  <v:imagedata r:id="rId9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688"/>
        </w:trPr>
        <w:tc>
          <w:tcPr>
            <w:tcW w:w="13425" w:type="dxa"/>
            <w:tcBorders>
              <w:top w:val="single" w:sz="4" w:space="0" w:color="000000"/>
            </w:tcBorders>
          </w:tcPr>
          <w:p w:rsidR="003434E8" w:rsidRPr="00EC09F5" w:rsidRDefault="003434E8"/>
        </w:tc>
        <w:tc>
          <w:tcPr>
            <w:tcW w:w="2150" w:type="dxa"/>
            <w:tcBorders>
              <w:top w:val="single" w:sz="4" w:space="0" w:color="000000"/>
            </w:tcBorders>
          </w:tcPr>
          <w:p w:rsidR="003434E8" w:rsidRPr="00EC09F5" w:rsidRDefault="003434E8"/>
        </w:tc>
        <w:tc>
          <w:tcPr>
            <w:tcW w:w="57" w:type="dxa"/>
          </w:tcPr>
          <w:p w:rsidR="003434E8" w:rsidRPr="00EC09F5" w:rsidRDefault="003434E8"/>
        </w:tc>
      </w:tr>
      <w:tr w:rsidR="003434E8" w:rsidRPr="00EC09F5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3434E8" w:rsidRPr="00EC09F5" w:rsidRDefault="003434E8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3434E8" w:rsidRPr="00EC09F5" w:rsidRDefault="003434E8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EC09F5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9</w:t>
            </w:r>
          </w:p>
        </w:tc>
        <w:tc>
          <w:tcPr>
            <w:tcW w:w="57" w:type="dxa"/>
          </w:tcPr>
          <w:p w:rsidR="003434E8" w:rsidRPr="00EC09F5" w:rsidRDefault="003434E8"/>
        </w:tc>
      </w:tr>
      <w:tr w:rsidR="003434E8" w:rsidRPr="00EC09F5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34E8" w:rsidRPr="00EC09F5" w:rsidRDefault="003434E8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C09F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91" o:spid="_x0000_i1115" type="#_x0000_t75" alt="Image00091.jpg" style="width:782.25pt;height:45pt;visibility:visible">
                  <v:imagedata r:id="rId9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92" o:spid="_x0000_i1116" type="#_x0000_t75" alt="Image00092.jpg" style="width:782.25pt;height:45pt;visibility:visible">
                  <v:imagedata r:id="rId9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93" o:spid="_x0000_i1117" type="#_x0000_t75" alt="Image00093.jpg" style="width:782.25pt;height:45pt;visibility:visible">
                  <v:imagedata r:id="rId96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94" o:spid="_x0000_i1118" type="#_x0000_t75" alt="Image00094.jpg" style="width:782.25pt;height:45pt;visibility:visible">
                  <v:imagedata r:id="rId97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95" o:spid="_x0000_i1119" type="#_x0000_t75" alt="Image00095.jpg" style="width:782.25pt;height:45pt;visibility:visible">
                  <v:imagedata r:id="rId98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96" o:spid="_x0000_i1120" type="#_x0000_t75" alt="Image00096.jpg" style="width:782.25pt;height:45pt;visibility:visible">
                  <v:imagedata r:id="rId99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97" o:spid="_x0000_i1121" type="#_x0000_t75" alt="Image00097.jpg" style="width:782.25pt;height:45pt;visibility:visible">
                  <v:imagedata r:id="rId100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2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98" o:spid="_x0000_i1122" type="#_x0000_t75" alt="Image00098.jpg" style="width:782.25pt;height:45pt;visibility:visible">
                  <v:imagedata r:id="rId101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99" o:spid="_x0000_i1123" type="#_x0000_t75" alt="Image00099.jpg" style="width:782.25pt;height:45pt;visibility:visible">
                  <v:imagedata r:id="rId102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100" o:spid="_x0000_i1124" type="#_x0000_t75" alt="Image00100.jpg" style="width:782.25pt;height:45pt;visibility:visible">
                  <v:imagedata r:id="rId103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687"/>
        </w:trPr>
        <w:tc>
          <w:tcPr>
            <w:tcW w:w="13425" w:type="dxa"/>
            <w:tcBorders>
              <w:top w:val="single" w:sz="4" w:space="0" w:color="000000"/>
            </w:tcBorders>
          </w:tcPr>
          <w:p w:rsidR="003434E8" w:rsidRPr="00EC09F5" w:rsidRDefault="003434E8"/>
        </w:tc>
        <w:tc>
          <w:tcPr>
            <w:tcW w:w="2150" w:type="dxa"/>
            <w:tcBorders>
              <w:top w:val="single" w:sz="4" w:space="0" w:color="000000"/>
            </w:tcBorders>
          </w:tcPr>
          <w:p w:rsidR="003434E8" w:rsidRPr="00EC09F5" w:rsidRDefault="003434E8"/>
        </w:tc>
        <w:tc>
          <w:tcPr>
            <w:tcW w:w="57" w:type="dxa"/>
          </w:tcPr>
          <w:p w:rsidR="003434E8" w:rsidRPr="00EC09F5" w:rsidRDefault="003434E8"/>
        </w:tc>
      </w:tr>
      <w:tr w:rsidR="003434E8" w:rsidRPr="00EC09F5">
        <w:trPr>
          <w:trHeight w:hRule="exact" w:val="444"/>
        </w:trPr>
        <w:tc>
          <w:tcPr>
            <w:tcW w:w="13425" w:type="dxa"/>
            <w:tcBorders>
              <w:bottom w:val="single" w:sz="4" w:space="0" w:color="000000"/>
            </w:tcBorders>
          </w:tcPr>
          <w:p w:rsidR="003434E8" w:rsidRPr="00EC09F5" w:rsidRDefault="003434E8"/>
        </w:tc>
        <w:tc>
          <w:tcPr>
            <w:tcW w:w="2150" w:type="dxa"/>
            <w:tcBorders>
              <w:bottom w:val="single" w:sz="4" w:space="0" w:color="000000"/>
            </w:tcBorders>
            <w:shd w:val="clear" w:color="auto" w:fill="FFFFFF"/>
          </w:tcPr>
          <w:p w:rsidR="003434E8" w:rsidRPr="00EC09F5" w:rsidRDefault="003434E8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EC09F5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10</w:t>
            </w:r>
          </w:p>
        </w:tc>
        <w:tc>
          <w:tcPr>
            <w:tcW w:w="57" w:type="dxa"/>
          </w:tcPr>
          <w:p w:rsidR="003434E8" w:rsidRPr="00EC09F5" w:rsidRDefault="003434E8"/>
        </w:tc>
      </w:tr>
      <w:tr w:rsidR="003434E8" w:rsidRPr="00EC09F5">
        <w:trPr>
          <w:trHeight w:hRule="exact" w:val="559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434E8" w:rsidRPr="00EC09F5" w:rsidRDefault="003434E8">
            <w:pPr>
              <w:jc w:val="center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EC09F5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Вопрос</w: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101" o:spid="_x0000_i1125" type="#_x0000_t75" alt="Image00101.jpg" style="width:782.25pt;height:45pt;visibility:visible">
                  <v:imagedata r:id="rId104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903"/>
        </w:trPr>
        <w:tc>
          <w:tcPr>
            <w:tcW w:w="15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34E8" w:rsidRPr="00EC09F5" w:rsidRDefault="003434E8">
            <w:pPr>
              <w:jc w:val="both"/>
            </w:pPr>
            <w:r w:rsidRPr="00EC09F5">
              <w:rPr>
                <w:noProof/>
              </w:rPr>
              <w:pict>
                <v:shape id="Picture 102" o:spid="_x0000_i1126" type="#_x0000_t75" alt="Image00102.jpg" style="width:782.25pt;height:45pt;visibility:visible">
                  <v:imagedata r:id="rId105" o:title=""/>
                </v:shape>
              </w:pict>
            </w:r>
          </w:p>
        </w:tc>
        <w:tc>
          <w:tcPr>
            <w:tcW w:w="57" w:type="dxa"/>
            <w:tcBorders>
              <w:left w:val="single" w:sz="4" w:space="0" w:color="000000"/>
            </w:tcBorders>
          </w:tcPr>
          <w:p w:rsidR="003434E8" w:rsidRPr="00EC09F5" w:rsidRDefault="003434E8"/>
        </w:tc>
      </w:tr>
      <w:tr w:rsidR="003434E8" w:rsidRPr="00EC09F5">
        <w:trPr>
          <w:trHeight w:hRule="exact" w:val="1432"/>
        </w:trPr>
        <w:tc>
          <w:tcPr>
            <w:tcW w:w="13425" w:type="dxa"/>
            <w:tcBorders>
              <w:top w:val="single" w:sz="4" w:space="0" w:color="000000"/>
            </w:tcBorders>
          </w:tcPr>
          <w:p w:rsidR="003434E8" w:rsidRPr="00EC09F5" w:rsidRDefault="003434E8"/>
        </w:tc>
        <w:tc>
          <w:tcPr>
            <w:tcW w:w="2150" w:type="dxa"/>
            <w:tcBorders>
              <w:top w:val="single" w:sz="4" w:space="0" w:color="000000"/>
            </w:tcBorders>
          </w:tcPr>
          <w:p w:rsidR="003434E8" w:rsidRPr="00EC09F5" w:rsidRDefault="003434E8"/>
        </w:tc>
        <w:tc>
          <w:tcPr>
            <w:tcW w:w="57" w:type="dxa"/>
          </w:tcPr>
          <w:p w:rsidR="003434E8" w:rsidRPr="00EC09F5" w:rsidRDefault="003434E8"/>
        </w:tc>
      </w:tr>
      <w:tr w:rsidR="003434E8" w:rsidRPr="00EC09F5">
        <w:trPr>
          <w:trHeight w:hRule="exact" w:val="1433"/>
        </w:trPr>
        <w:tc>
          <w:tcPr>
            <w:tcW w:w="13425" w:type="dxa"/>
          </w:tcPr>
          <w:p w:rsidR="003434E8" w:rsidRPr="00EC09F5" w:rsidRDefault="003434E8"/>
        </w:tc>
        <w:tc>
          <w:tcPr>
            <w:tcW w:w="2150" w:type="dxa"/>
          </w:tcPr>
          <w:p w:rsidR="003434E8" w:rsidRPr="00EC09F5" w:rsidRDefault="003434E8"/>
        </w:tc>
        <w:tc>
          <w:tcPr>
            <w:tcW w:w="57" w:type="dxa"/>
          </w:tcPr>
          <w:p w:rsidR="003434E8" w:rsidRPr="00EC09F5" w:rsidRDefault="003434E8"/>
        </w:tc>
      </w:tr>
      <w:tr w:rsidR="003434E8" w:rsidRPr="00EC09F5">
        <w:trPr>
          <w:trHeight w:hRule="exact" w:val="1433"/>
        </w:trPr>
        <w:tc>
          <w:tcPr>
            <w:tcW w:w="13425" w:type="dxa"/>
          </w:tcPr>
          <w:p w:rsidR="003434E8" w:rsidRPr="00EC09F5" w:rsidRDefault="003434E8"/>
        </w:tc>
        <w:tc>
          <w:tcPr>
            <w:tcW w:w="2150" w:type="dxa"/>
          </w:tcPr>
          <w:p w:rsidR="003434E8" w:rsidRPr="00EC09F5" w:rsidRDefault="003434E8"/>
        </w:tc>
        <w:tc>
          <w:tcPr>
            <w:tcW w:w="57" w:type="dxa"/>
          </w:tcPr>
          <w:p w:rsidR="003434E8" w:rsidRPr="00EC09F5" w:rsidRDefault="003434E8"/>
        </w:tc>
      </w:tr>
      <w:tr w:rsidR="003434E8" w:rsidRPr="00EC09F5">
        <w:trPr>
          <w:trHeight w:hRule="exact" w:val="1433"/>
        </w:trPr>
        <w:tc>
          <w:tcPr>
            <w:tcW w:w="13425" w:type="dxa"/>
          </w:tcPr>
          <w:p w:rsidR="003434E8" w:rsidRPr="00EC09F5" w:rsidRDefault="003434E8"/>
        </w:tc>
        <w:tc>
          <w:tcPr>
            <w:tcW w:w="2150" w:type="dxa"/>
          </w:tcPr>
          <w:p w:rsidR="003434E8" w:rsidRPr="00EC09F5" w:rsidRDefault="003434E8"/>
        </w:tc>
        <w:tc>
          <w:tcPr>
            <w:tcW w:w="57" w:type="dxa"/>
          </w:tcPr>
          <w:p w:rsidR="003434E8" w:rsidRPr="00EC09F5" w:rsidRDefault="003434E8"/>
        </w:tc>
      </w:tr>
      <w:tr w:rsidR="003434E8" w:rsidRPr="00EC09F5">
        <w:trPr>
          <w:trHeight w:hRule="exact" w:val="1089"/>
        </w:trPr>
        <w:tc>
          <w:tcPr>
            <w:tcW w:w="13425" w:type="dxa"/>
          </w:tcPr>
          <w:p w:rsidR="003434E8" w:rsidRPr="00EC09F5" w:rsidRDefault="003434E8"/>
        </w:tc>
        <w:tc>
          <w:tcPr>
            <w:tcW w:w="2150" w:type="dxa"/>
          </w:tcPr>
          <w:p w:rsidR="003434E8" w:rsidRPr="00EC09F5" w:rsidRDefault="003434E8"/>
        </w:tc>
        <w:tc>
          <w:tcPr>
            <w:tcW w:w="57" w:type="dxa"/>
          </w:tcPr>
          <w:p w:rsidR="003434E8" w:rsidRPr="00EC09F5" w:rsidRDefault="003434E8"/>
        </w:tc>
      </w:tr>
      <w:tr w:rsidR="003434E8" w:rsidRPr="00EC09F5">
        <w:trPr>
          <w:trHeight w:hRule="exact" w:val="1089"/>
        </w:trPr>
        <w:tc>
          <w:tcPr>
            <w:tcW w:w="13425" w:type="dxa"/>
          </w:tcPr>
          <w:p w:rsidR="003434E8" w:rsidRPr="00EC09F5" w:rsidRDefault="003434E8"/>
        </w:tc>
        <w:tc>
          <w:tcPr>
            <w:tcW w:w="2150" w:type="dxa"/>
          </w:tcPr>
          <w:p w:rsidR="003434E8" w:rsidRPr="00EC09F5" w:rsidRDefault="003434E8"/>
        </w:tc>
        <w:tc>
          <w:tcPr>
            <w:tcW w:w="57" w:type="dxa"/>
          </w:tcPr>
          <w:p w:rsidR="003434E8" w:rsidRPr="00EC09F5" w:rsidRDefault="003434E8"/>
        </w:tc>
      </w:tr>
      <w:tr w:rsidR="003434E8" w:rsidRPr="00EC09F5">
        <w:trPr>
          <w:trHeight w:hRule="exact" w:val="444"/>
        </w:trPr>
        <w:tc>
          <w:tcPr>
            <w:tcW w:w="13425" w:type="dxa"/>
          </w:tcPr>
          <w:p w:rsidR="003434E8" w:rsidRPr="00EC09F5" w:rsidRDefault="003434E8"/>
        </w:tc>
        <w:tc>
          <w:tcPr>
            <w:tcW w:w="2150" w:type="dxa"/>
            <w:shd w:val="clear" w:color="auto" w:fill="FFFFFF"/>
          </w:tcPr>
          <w:p w:rsidR="003434E8" w:rsidRPr="00EC09F5" w:rsidRDefault="003434E8">
            <w:pPr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</w:pPr>
            <w:r w:rsidRPr="00EC09F5">
              <w:rPr>
                <w:rFonts w:ascii="Arial" w:hAnsi="Arial" w:cs="Arial"/>
                <w:color w:val="000000"/>
                <w:spacing w:val="-2"/>
                <w:sz w:val="19"/>
                <w:szCs w:val="19"/>
              </w:rPr>
              <w:t>11</w:t>
            </w:r>
          </w:p>
        </w:tc>
        <w:tc>
          <w:tcPr>
            <w:tcW w:w="57" w:type="dxa"/>
          </w:tcPr>
          <w:p w:rsidR="003434E8" w:rsidRPr="00EC09F5" w:rsidRDefault="003434E8"/>
        </w:tc>
      </w:tr>
    </w:tbl>
    <w:p w:rsidR="003434E8" w:rsidRDefault="003434E8"/>
    <w:sectPr w:rsidR="003434E8" w:rsidSect="007E5171">
      <w:pgSz w:w="16754" w:h="11846"/>
      <w:pgMar w:top="564" w:right="564" w:bottom="514" w:left="564" w:header="564" w:footer="51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5171"/>
    <w:rsid w:val="003434E8"/>
    <w:rsid w:val="00523268"/>
    <w:rsid w:val="007E5171"/>
    <w:rsid w:val="00CB4FE6"/>
    <w:rsid w:val="00EC0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171"/>
    <w:rPr>
      <w:rFonts w:cs="Calibri"/>
      <w:sz w:val="2"/>
      <w:szCs w:val="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jpeg"/><Relationship Id="rId21" Type="http://schemas.openxmlformats.org/officeDocument/2006/relationships/image" Target="media/image18.jpeg"/><Relationship Id="rId42" Type="http://schemas.openxmlformats.org/officeDocument/2006/relationships/image" Target="media/image39.jpeg"/><Relationship Id="rId47" Type="http://schemas.openxmlformats.org/officeDocument/2006/relationships/image" Target="media/image44.jpeg"/><Relationship Id="rId63" Type="http://schemas.openxmlformats.org/officeDocument/2006/relationships/image" Target="media/image60.jpeg"/><Relationship Id="rId68" Type="http://schemas.openxmlformats.org/officeDocument/2006/relationships/image" Target="media/image65.jpeg"/><Relationship Id="rId84" Type="http://schemas.openxmlformats.org/officeDocument/2006/relationships/image" Target="media/image81.jpeg"/><Relationship Id="rId89" Type="http://schemas.openxmlformats.org/officeDocument/2006/relationships/image" Target="media/image86.jpeg"/><Relationship Id="rId7" Type="http://schemas.openxmlformats.org/officeDocument/2006/relationships/image" Target="media/image4.jpeg"/><Relationship Id="rId71" Type="http://schemas.openxmlformats.org/officeDocument/2006/relationships/image" Target="media/image68.jpeg"/><Relationship Id="rId92" Type="http://schemas.openxmlformats.org/officeDocument/2006/relationships/image" Target="media/image89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9" Type="http://schemas.openxmlformats.org/officeDocument/2006/relationships/image" Target="media/image26.jpeg"/><Relationship Id="rId107" Type="http://schemas.openxmlformats.org/officeDocument/2006/relationships/theme" Target="theme/theme1.xml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image" Target="media/image37.jpeg"/><Relationship Id="rId45" Type="http://schemas.openxmlformats.org/officeDocument/2006/relationships/image" Target="media/image42.jpeg"/><Relationship Id="rId53" Type="http://schemas.openxmlformats.org/officeDocument/2006/relationships/image" Target="media/image50.jpeg"/><Relationship Id="rId58" Type="http://schemas.openxmlformats.org/officeDocument/2006/relationships/image" Target="media/image55.jpeg"/><Relationship Id="rId66" Type="http://schemas.openxmlformats.org/officeDocument/2006/relationships/image" Target="media/image63.jpeg"/><Relationship Id="rId74" Type="http://schemas.openxmlformats.org/officeDocument/2006/relationships/image" Target="media/image71.jpeg"/><Relationship Id="rId79" Type="http://schemas.openxmlformats.org/officeDocument/2006/relationships/image" Target="media/image76.jpeg"/><Relationship Id="rId87" Type="http://schemas.openxmlformats.org/officeDocument/2006/relationships/image" Target="media/image84.jpeg"/><Relationship Id="rId102" Type="http://schemas.openxmlformats.org/officeDocument/2006/relationships/image" Target="media/image99.jpeg"/><Relationship Id="rId5" Type="http://schemas.openxmlformats.org/officeDocument/2006/relationships/image" Target="media/image2.jpeg"/><Relationship Id="rId61" Type="http://schemas.openxmlformats.org/officeDocument/2006/relationships/image" Target="media/image58.jpeg"/><Relationship Id="rId82" Type="http://schemas.openxmlformats.org/officeDocument/2006/relationships/image" Target="media/image79.jpeg"/><Relationship Id="rId90" Type="http://schemas.openxmlformats.org/officeDocument/2006/relationships/image" Target="media/image87.jpeg"/><Relationship Id="rId95" Type="http://schemas.openxmlformats.org/officeDocument/2006/relationships/image" Target="media/image92.jpeg"/><Relationship Id="rId19" Type="http://schemas.openxmlformats.org/officeDocument/2006/relationships/image" Target="media/image1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Relationship Id="rId43" Type="http://schemas.openxmlformats.org/officeDocument/2006/relationships/image" Target="media/image40.jpeg"/><Relationship Id="rId48" Type="http://schemas.openxmlformats.org/officeDocument/2006/relationships/image" Target="media/image45.jpeg"/><Relationship Id="rId56" Type="http://schemas.openxmlformats.org/officeDocument/2006/relationships/image" Target="media/image53.jpeg"/><Relationship Id="rId64" Type="http://schemas.openxmlformats.org/officeDocument/2006/relationships/image" Target="media/image61.jpeg"/><Relationship Id="rId69" Type="http://schemas.openxmlformats.org/officeDocument/2006/relationships/image" Target="media/image66.jpeg"/><Relationship Id="rId77" Type="http://schemas.openxmlformats.org/officeDocument/2006/relationships/image" Target="media/image74.jpeg"/><Relationship Id="rId100" Type="http://schemas.openxmlformats.org/officeDocument/2006/relationships/image" Target="media/image97.jpeg"/><Relationship Id="rId105" Type="http://schemas.openxmlformats.org/officeDocument/2006/relationships/image" Target="media/image102.jpeg"/><Relationship Id="rId8" Type="http://schemas.openxmlformats.org/officeDocument/2006/relationships/image" Target="media/image5.jpeg"/><Relationship Id="rId51" Type="http://schemas.openxmlformats.org/officeDocument/2006/relationships/image" Target="media/image48.jpeg"/><Relationship Id="rId72" Type="http://schemas.openxmlformats.org/officeDocument/2006/relationships/image" Target="media/image69.jpeg"/><Relationship Id="rId80" Type="http://schemas.openxmlformats.org/officeDocument/2006/relationships/image" Target="media/image77.jpeg"/><Relationship Id="rId85" Type="http://schemas.openxmlformats.org/officeDocument/2006/relationships/image" Target="media/image82.jpeg"/><Relationship Id="rId93" Type="http://schemas.openxmlformats.org/officeDocument/2006/relationships/image" Target="media/image90.jpeg"/><Relationship Id="rId98" Type="http://schemas.openxmlformats.org/officeDocument/2006/relationships/image" Target="media/image95.jpeg"/><Relationship Id="rId3" Type="http://schemas.openxmlformats.org/officeDocument/2006/relationships/webSettings" Target="webSettings.xml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image" Target="media/image35.jpeg"/><Relationship Id="rId46" Type="http://schemas.openxmlformats.org/officeDocument/2006/relationships/image" Target="media/image43.jpeg"/><Relationship Id="rId59" Type="http://schemas.openxmlformats.org/officeDocument/2006/relationships/image" Target="media/image56.jpeg"/><Relationship Id="rId67" Type="http://schemas.openxmlformats.org/officeDocument/2006/relationships/image" Target="media/image64.jpeg"/><Relationship Id="rId103" Type="http://schemas.openxmlformats.org/officeDocument/2006/relationships/image" Target="media/image100.jpeg"/><Relationship Id="rId20" Type="http://schemas.openxmlformats.org/officeDocument/2006/relationships/image" Target="media/image17.jpeg"/><Relationship Id="rId41" Type="http://schemas.openxmlformats.org/officeDocument/2006/relationships/image" Target="media/image38.jpeg"/><Relationship Id="rId54" Type="http://schemas.openxmlformats.org/officeDocument/2006/relationships/image" Target="media/image51.jpeg"/><Relationship Id="rId62" Type="http://schemas.openxmlformats.org/officeDocument/2006/relationships/image" Target="media/image59.jpeg"/><Relationship Id="rId70" Type="http://schemas.openxmlformats.org/officeDocument/2006/relationships/image" Target="media/image67.jpeg"/><Relationship Id="rId75" Type="http://schemas.openxmlformats.org/officeDocument/2006/relationships/image" Target="media/image72.jpeg"/><Relationship Id="rId83" Type="http://schemas.openxmlformats.org/officeDocument/2006/relationships/image" Target="media/image80.jpeg"/><Relationship Id="rId88" Type="http://schemas.openxmlformats.org/officeDocument/2006/relationships/image" Target="media/image85.jpeg"/><Relationship Id="rId91" Type="http://schemas.openxmlformats.org/officeDocument/2006/relationships/image" Target="media/image88.jpeg"/><Relationship Id="rId96" Type="http://schemas.openxmlformats.org/officeDocument/2006/relationships/image" Target="media/image9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49" Type="http://schemas.openxmlformats.org/officeDocument/2006/relationships/image" Target="media/image46.jpeg"/><Relationship Id="rId57" Type="http://schemas.openxmlformats.org/officeDocument/2006/relationships/image" Target="media/image54.jpeg"/><Relationship Id="rId106" Type="http://schemas.openxmlformats.org/officeDocument/2006/relationships/fontTable" Target="fontTable.xml"/><Relationship Id="rId10" Type="http://schemas.openxmlformats.org/officeDocument/2006/relationships/image" Target="media/image7.jpeg"/><Relationship Id="rId31" Type="http://schemas.openxmlformats.org/officeDocument/2006/relationships/image" Target="media/image28.jpeg"/><Relationship Id="rId44" Type="http://schemas.openxmlformats.org/officeDocument/2006/relationships/image" Target="media/image41.jpeg"/><Relationship Id="rId52" Type="http://schemas.openxmlformats.org/officeDocument/2006/relationships/image" Target="media/image49.jpeg"/><Relationship Id="rId60" Type="http://schemas.openxmlformats.org/officeDocument/2006/relationships/image" Target="media/image57.jpeg"/><Relationship Id="rId65" Type="http://schemas.openxmlformats.org/officeDocument/2006/relationships/image" Target="media/image62.jpeg"/><Relationship Id="rId73" Type="http://schemas.openxmlformats.org/officeDocument/2006/relationships/image" Target="media/image70.jpeg"/><Relationship Id="rId78" Type="http://schemas.openxmlformats.org/officeDocument/2006/relationships/image" Target="media/image75.jpeg"/><Relationship Id="rId81" Type="http://schemas.openxmlformats.org/officeDocument/2006/relationships/image" Target="media/image78.jpeg"/><Relationship Id="rId86" Type="http://schemas.openxmlformats.org/officeDocument/2006/relationships/image" Target="media/image83.jpeg"/><Relationship Id="rId94" Type="http://schemas.openxmlformats.org/officeDocument/2006/relationships/image" Target="media/image91.jpeg"/><Relationship Id="rId99" Type="http://schemas.openxmlformats.org/officeDocument/2006/relationships/image" Target="media/image96.jpeg"/><Relationship Id="rId101" Type="http://schemas.openxmlformats.org/officeDocument/2006/relationships/image" Target="media/image9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9" Type="http://schemas.openxmlformats.org/officeDocument/2006/relationships/image" Target="media/image36.jpeg"/><Relationship Id="rId34" Type="http://schemas.openxmlformats.org/officeDocument/2006/relationships/image" Target="media/image31.jpeg"/><Relationship Id="rId50" Type="http://schemas.openxmlformats.org/officeDocument/2006/relationships/image" Target="media/image47.jpeg"/><Relationship Id="rId55" Type="http://schemas.openxmlformats.org/officeDocument/2006/relationships/image" Target="media/image52.jpeg"/><Relationship Id="rId76" Type="http://schemas.openxmlformats.org/officeDocument/2006/relationships/image" Target="media/image73.jpeg"/><Relationship Id="rId97" Type="http://schemas.openxmlformats.org/officeDocument/2006/relationships/image" Target="media/image94.jpeg"/><Relationship Id="rId104" Type="http://schemas.openxmlformats.org/officeDocument/2006/relationships/image" Target="media/image10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11</Pages>
  <Words>93</Words>
  <Characters>536</Characters>
  <Application>Microsoft Office Outlook</Application>
  <DocSecurity>0</DocSecurity>
  <Lines>0</Lines>
  <Paragraphs>0</Paragraphs>
  <ScaleCrop>false</ScaleCrop>
  <Company>Stimulsoft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</dc:title>
  <dc:subject/>
  <dc:creator>Stimulsoft Reports</dc:creator>
  <cp:keywords/>
  <dc:description/>
  <cp:lastModifiedBy>Admin</cp:lastModifiedBy>
  <cp:revision>2</cp:revision>
  <dcterms:created xsi:type="dcterms:W3CDTF">2012-01-30T08:25:00Z</dcterms:created>
  <dcterms:modified xsi:type="dcterms:W3CDTF">2012-01-30T08:25:00Z</dcterms:modified>
</cp:coreProperties>
</file>